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88D217" w14:textId="77777777" w:rsidR="00CF3DB7" w:rsidRDefault="00CF3DB7" w:rsidP="00CF3D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Elizabeth MARVIN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d.1493)</w:t>
      </w:r>
    </w:p>
    <w:p w14:paraId="63F0AFE2" w14:textId="77777777" w:rsidR="00CF3DB7" w:rsidRDefault="00CF3DB7" w:rsidP="00CF3DB7">
      <w:pPr>
        <w:pStyle w:val="NoSpacing"/>
        <w:rPr>
          <w:rFonts w:cs="Times New Roman"/>
          <w:szCs w:val="24"/>
        </w:rPr>
      </w:pPr>
    </w:p>
    <w:p w14:paraId="23986578" w14:textId="77777777" w:rsidR="00CF3DB7" w:rsidRDefault="00CF3DB7" w:rsidP="00CF3DB7">
      <w:pPr>
        <w:pStyle w:val="NoSpacing"/>
        <w:rPr>
          <w:rFonts w:cs="Times New Roman"/>
          <w:szCs w:val="24"/>
        </w:rPr>
      </w:pPr>
    </w:p>
    <w:p w14:paraId="28796371" w14:textId="77777777" w:rsidR="00CF3DB7" w:rsidRDefault="00CF3DB7" w:rsidP="00CF3D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Richard Cave.</w:t>
      </w:r>
    </w:p>
    <w:p w14:paraId="53E8BE64" w14:textId="77777777" w:rsidR="00CF3DB7" w:rsidRDefault="00CF3DB7" w:rsidP="00CF3DB7">
      <w:pPr>
        <w:pStyle w:val="NoSpacing"/>
      </w:pPr>
      <w:r>
        <w:t>(UK and Ireland, Find A Grave Index, 1300’s – current)</w:t>
      </w:r>
    </w:p>
    <w:p w14:paraId="22DCE217" w14:textId="77777777" w:rsidR="00CF3DB7" w:rsidRDefault="00CF3DB7" w:rsidP="00CF3D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Daughter:   Margaret = Thomas Saunders.   (ibid.)</w:t>
      </w:r>
    </w:p>
    <w:p w14:paraId="0EDA4514" w14:textId="77777777" w:rsidR="00CF3DB7" w:rsidRDefault="00CF3DB7" w:rsidP="00CF3DB7">
      <w:pPr>
        <w:pStyle w:val="NoSpacing"/>
        <w:rPr>
          <w:rFonts w:cs="Times New Roman"/>
          <w:szCs w:val="24"/>
        </w:rPr>
      </w:pPr>
    </w:p>
    <w:p w14:paraId="6698D6FF" w14:textId="77777777" w:rsidR="00CF3DB7" w:rsidRDefault="00CF3DB7" w:rsidP="00CF3DB7">
      <w:pPr>
        <w:pStyle w:val="NoSpacing"/>
        <w:rPr>
          <w:rFonts w:cs="Times New Roman"/>
          <w:szCs w:val="24"/>
        </w:rPr>
      </w:pPr>
    </w:p>
    <w:p w14:paraId="107CE076" w14:textId="77777777" w:rsidR="00CF3DB7" w:rsidRDefault="00CF3DB7" w:rsidP="00CF3D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June 2024</w:t>
      </w:r>
    </w:p>
    <w:p w14:paraId="2BDB0D3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C7E595" w14:textId="77777777" w:rsidR="00CF3DB7" w:rsidRDefault="00CF3DB7" w:rsidP="009139A6">
      <w:r>
        <w:separator/>
      </w:r>
    </w:p>
  </w:endnote>
  <w:endnote w:type="continuationSeparator" w:id="0">
    <w:p w14:paraId="699807BB" w14:textId="77777777" w:rsidR="00CF3DB7" w:rsidRDefault="00CF3DB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D1105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1BD69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16A9E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A523DE" w14:textId="77777777" w:rsidR="00CF3DB7" w:rsidRDefault="00CF3DB7" w:rsidP="009139A6">
      <w:r>
        <w:separator/>
      </w:r>
    </w:p>
  </w:footnote>
  <w:footnote w:type="continuationSeparator" w:id="0">
    <w:p w14:paraId="06127D47" w14:textId="77777777" w:rsidR="00CF3DB7" w:rsidRDefault="00CF3DB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3E58B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B99C3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745C8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DB7"/>
    <w:rsid w:val="000666E0"/>
    <w:rsid w:val="002510B7"/>
    <w:rsid w:val="00270799"/>
    <w:rsid w:val="005C130B"/>
    <w:rsid w:val="006B20BC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CF3DB7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BBB8B0"/>
  <w15:chartTrackingRefBased/>
  <w15:docId w15:val="{FBD285C7-2141-4D61-A9D7-C16ACA898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2024-06-13T18:15:00Z</dcterms:created>
  <dcterms:modified xsi:type="dcterms:W3CDTF">2024-06-13T18:16:00Z</dcterms:modified>
</cp:coreProperties>
</file>